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bookmarkStart w:id="0" w:name="_GoBack"/>
      <w:bookmarkEnd w:id="0"/>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 xml:space="preserve">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F78D7" w14:textId="77777777" w:rsidR="0088797D" w:rsidRDefault="0088797D">
      <w:pPr>
        <w:spacing w:after="0"/>
      </w:pPr>
      <w:r>
        <w:separator/>
      </w:r>
    </w:p>
  </w:endnote>
  <w:endnote w:type="continuationSeparator" w:id="0">
    <w:p w14:paraId="137DB072" w14:textId="77777777" w:rsidR="0088797D" w:rsidRDefault="0088797D">
      <w:pPr>
        <w:spacing w:after="0"/>
      </w:pPr>
      <w:r>
        <w:continuationSeparator/>
      </w:r>
    </w:p>
  </w:endnote>
  <w:endnote w:type="continuationNotice" w:id="1">
    <w:p w14:paraId="4A21AB0F" w14:textId="77777777" w:rsidR="0088797D" w:rsidRDefault="00887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77777777"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p>
  <w:p w14:paraId="39F5F2BA" w14:textId="79F30DB9"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1B1432">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4F894" w14:textId="77777777" w:rsidR="0088797D" w:rsidRDefault="0088797D">
      <w:pPr>
        <w:spacing w:after="0"/>
      </w:pPr>
      <w:r>
        <w:separator/>
      </w:r>
    </w:p>
  </w:footnote>
  <w:footnote w:type="continuationSeparator" w:id="0">
    <w:p w14:paraId="46AC8F6D" w14:textId="77777777" w:rsidR="0088797D" w:rsidRDefault="0088797D">
      <w:pPr>
        <w:spacing w:after="0"/>
      </w:pPr>
      <w:r>
        <w:continuationSeparator/>
      </w:r>
    </w:p>
  </w:footnote>
  <w:footnote w:type="continuationNotice" w:id="1">
    <w:p w14:paraId="5F957F47" w14:textId="77777777" w:rsidR="0088797D" w:rsidRDefault="0088797D">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B8EFE-D7D6-4CE6-B10E-314289F05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919934A9</Template>
  <TotalTime>0</TotalTime>
  <Pages>61</Pages>
  <Words>20530</Words>
  <Characters>109029</Characters>
  <Application>Microsoft Office Word</Application>
  <DocSecurity>4</DocSecurity>
  <Lines>2371</Lines>
  <Paragraphs>607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2020-09-21T08:37:00Z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